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030E9BD6"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1F4A2C">
        <w:rPr>
          <w:rFonts w:ascii="Arial" w:hAnsi="Arial" w:cs="Arial"/>
          <w:b/>
          <w:sz w:val="24"/>
          <w:szCs w:val="24"/>
        </w:rPr>
        <w:t>91</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404B57" w:rsidRPr="00404B57">
        <w:rPr>
          <w:rFonts w:ascii="Arial" w:hAnsi="Arial" w:cs="Arial"/>
          <w:b/>
          <w:sz w:val="24"/>
          <w:szCs w:val="24"/>
        </w:rPr>
        <w:t>RP-</w:t>
      </w:r>
      <w:r w:rsidR="0006448A" w:rsidRPr="0006448A">
        <w:rPr>
          <w:rFonts w:ascii="Arial" w:hAnsi="Arial" w:cs="Arial"/>
          <w:b/>
          <w:sz w:val="24"/>
          <w:szCs w:val="24"/>
        </w:rPr>
        <w:t xml:space="preserve"> </w:t>
      </w:r>
      <w:r w:rsidR="00D900CD" w:rsidRPr="0006448A">
        <w:rPr>
          <w:rFonts w:ascii="Arial" w:hAnsi="Arial" w:cs="Arial"/>
          <w:b/>
          <w:sz w:val="24"/>
          <w:szCs w:val="24"/>
        </w:rPr>
        <w:t>21</w:t>
      </w:r>
      <w:r w:rsidR="00993B2C">
        <w:rPr>
          <w:rFonts w:ascii="Arial" w:hAnsi="Arial" w:cs="Arial"/>
          <w:b/>
          <w:sz w:val="24"/>
          <w:szCs w:val="24"/>
        </w:rPr>
        <w:t>0988</w:t>
      </w:r>
    </w:p>
    <w:p w14:paraId="7ABCC54C" w14:textId="7B29A5D4"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1F4A2C">
        <w:rPr>
          <w:rFonts w:cs="Arial"/>
          <w:b/>
          <w:sz w:val="24"/>
        </w:rPr>
        <w:t>March 22 – 26</w:t>
      </w:r>
      <w:r w:rsidR="001F4A2C"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06448A">
        <w:rPr>
          <w:rFonts w:cs="Arial"/>
          <w:i/>
          <w:sz w:val="24"/>
        </w:rPr>
        <w:t>210</w:t>
      </w:r>
      <w:r w:rsidR="001F4A2C">
        <w:rPr>
          <w:rFonts w:cs="Arial"/>
          <w:i/>
          <w:sz w:val="24"/>
        </w:rPr>
        <w:t>908</w:t>
      </w:r>
      <w:r w:rsidR="00B65062">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77777777"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611586" w:rsidRPr="00611586">
        <w:rPr>
          <w:rFonts w:ascii="Arial" w:eastAsia="Batang" w:hAnsi="Arial"/>
          <w:b/>
          <w:lang w:eastAsia="zh-CN"/>
        </w:rPr>
        <w:t>8</w:t>
      </w:r>
      <w:r w:rsidR="001F4C66" w:rsidRPr="00611586">
        <w:rPr>
          <w:rFonts w:ascii="Arial" w:eastAsia="Batang" w:hAnsi="Arial"/>
          <w:b/>
          <w:lang w:eastAsia="zh-CN"/>
        </w:rPr>
        <w:t>.6</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hyperlink r:id="rId11" w:tgtFrame="_blank" w:history="1">
        <w:r w:rsidR="001F4C66" w:rsidRPr="00B346A3">
          <w:rPr>
            <w:rStyle w:val="Lienhypertexte"/>
            <w:lang w:val="fr-FR"/>
          </w:rPr>
          <w:t>NR_NTN_solutions</w:t>
        </w:r>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bookmarkStart w:id="1" w:name="_GoBack"/>
      <w:bookmarkEnd w:id="1"/>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0DEB6204"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del w:id="2" w:author="Nicolas Chuberre" w:date="2021-03-26T16:15:00Z">
        <w:r w:rsidRPr="00A96353" w:rsidDel="00D900CD">
          <w:rPr>
            <w:i/>
            <w:iCs/>
            <w:lang w:val="en-US"/>
          </w:rPr>
          <w:delText>The details are part of the further discussion particular in RAN4</w:delText>
        </w:r>
      </w:del>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77777777" w:rsidR="00993E46" w:rsidRDefault="00993E46" w:rsidP="009667C7">
            <w:pPr>
              <w:spacing w:after="0"/>
              <w:rPr>
                <w:i/>
              </w:rPr>
            </w:pPr>
          </w:p>
        </w:tc>
        <w:tc>
          <w:tcPr>
            <w:tcW w:w="1418" w:type="dxa"/>
          </w:tcPr>
          <w:p w14:paraId="3E99A760" w14:textId="77777777" w:rsidR="00993E46" w:rsidRDefault="00993E46" w:rsidP="009667C7">
            <w:pPr>
              <w:spacing w:after="0"/>
              <w:rPr>
                <w:i/>
              </w:rPr>
            </w:pPr>
          </w:p>
        </w:tc>
        <w:tc>
          <w:tcPr>
            <w:tcW w:w="2551" w:type="dxa"/>
          </w:tcPr>
          <w:p w14:paraId="27B6E3BF" w14:textId="77777777" w:rsidR="00993E46" w:rsidRDefault="00993E46" w:rsidP="009667C7">
            <w:pPr>
              <w:spacing w:after="0"/>
              <w:rPr>
                <w:b/>
                <w:sz w:val="16"/>
                <w:szCs w:val="16"/>
              </w:rPr>
            </w:pPr>
          </w:p>
        </w:tc>
        <w:tc>
          <w:tcPr>
            <w:tcW w:w="993" w:type="dxa"/>
          </w:tcPr>
          <w:p w14:paraId="2E4BD002" w14:textId="77777777" w:rsidR="00993E46" w:rsidRPr="00A317C5" w:rsidRDefault="00993E46" w:rsidP="009667C7">
            <w:pPr>
              <w:spacing w:after="0"/>
              <w:rPr>
                <w:sz w:val="16"/>
                <w:szCs w:val="16"/>
              </w:rPr>
            </w:pPr>
          </w:p>
        </w:tc>
        <w:tc>
          <w:tcPr>
            <w:tcW w:w="1074" w:type="dxa"/>
          </w:tcPr>
          <w:p w14:paraId="2D77AA5B" w14:textId="77777777" w:rsidR="00993E46" w:rsidRPr="00A317C5" w:rsidRDefault="00993E46" w:rsidP="00A15E1F">
            <w:pPr>
              <w:spacing w:after="0"/>
              <w:rPr>
                <w:sz w:val="16"/>
                <w:szCs w:val="16"/>
              </w:rPr>
            </w:pPr>
          </w:p>
        </w:tc>
        <w:tc>
          <w:tcPr>
            <w:tcW w:w="2186" w:type="dxa"/>
          </w:tcPr>
          <w:p w14:paraId="62CF1F6D" w14:textId="77777777" w:rsidR="00993E46" w:rsidRPr="00B00B38" w:rsidRDefault="00993E46" w:rsidP="009667C7">
            <w:pPr>
              <w:spacing w:after="0"/>
              <w:rPr>
                <w:i/>
              </w:rPr>
            </w:pP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26DCED27"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0C93630C"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r>
              <w:rPr>
                <w:sz w:val="16"/>
                <w:szCs w:val="16"/>
                <w:lang w:eastAsia="en-US"/>
              </w:rPr>
              <w:t>Perf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lastRenderedPageBreak/>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lastRenderedPageBreak/>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70109" w14:textId="77777777" w:rsidR="00194AEF" w:rsidRDefault="00194AEF">
      <w:r>
        <w:separator/>
      </w:r>
    </w:p>
  </w:endnote>
  <w:endnote w:type="continuationSeparator" w:id="0">
    <w:p w14:paraId="087F8479" w14:textId="77777777" w:rsidR="00194AEF" w:rsidRDefault="0019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29BAB" w14:textId="77777777" w:rsidR="00194AEF" w:rsidRDefault="00194AEF">
      <w:r>
        <w:separator/>
      </w:r>
    </w:p>
  </w:footnote>
  <w:footnote w:type="continuationSeparator" w:id="0">
    <w:p w14:paraId="24D7944F" w14:textId="77777777" w:rsidR="00194AEF" w:rsidRDefault="00194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3E9D"/>
    <w:rsid w:val="001A4192"/>
    <w:rsid w:val="001A43D6"/>
    <w:rsid w:val="001A4AD5"/>
    <w:rsid w:val="001A57DC"/>
    <w:rsid w:val="001A7FA4"/>
    <w:rsid w:val="001B36C3"/>
    <w:rsid w:val="001B3C93"/>
    <w:rsid w:val="001B4416"/>
    <w:rsid w:val="001B48C2"/>
    <w:rsid w:val="001C0866"/>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625E"/>
    <w:rsid w:val="002D6E2E"/>
    <w:rsid w:val="002E1566"/>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774"/>
    <w:rsid w:val="003E0361"/>
    <w:rsid w:val="003E149F"/>
    <w:rsid w:val="003E460F"/>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F58"/>
    <w:rsid w:val="005C5D15"/>
    <w:rsid w:val="005C5E8D"/>
    <w:rsid w:val="005C7403"/>
    <w:rsid w:val="005C760E"/>
    <w:rsid w:val="005C78F2"/>
    <w:rsid w:val="005D057C"/>
    <w:rsid w:val="005D07DA"/>
    <w:rsid w:val="005D18FA"/>
    <w:rsid w:val="005D1C37"/>
    <w:rsid w:val="005D26FC"/>
    <w:rsid w:val="005D3FEC"/>
    <w:rsid w:val="005D44BE"/>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B27"/>
    <w:rsid w:val="00620B3F"/>
    <w:rsid w:val="00620D81"/>
    <w:rsid w:val="006239E7"/>
    <w:rsid w:val="00623B23"/>
    <w:rsid w:val="00625C6A"/>
    <w:rsid w:val="00626ABE"/>
    <w:rsid w:val="0063024E"/>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DD5"/>
    <w:rsid w:val="007E5FA9"/>
    <w:rsid w:val="007F1714"/>
    <w:rsid w:val="007F3723"/>
    <w:rsid w:val="007F3C0C"/>
    <w:rsid w:val="007F522E"/>
    <w:rsid w:val="007F6C2B"/>
    <w:rsid w:val="007F7421"/>
    <w:rsid w:val="007F7EA1"/>
    <w:rsid w:val="00801F7F"/>
    <w:rsid w:val="0080325B"/>
    <w:rsid w:val="008033AD"/>
    <w:rsid w:val="00804A7A"/>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80D57"/>
    <w:rsid w:val="0088222A"/>
    <w:rsid w:val="008826C6"/>
    <w:rsid w:val="008846E7"/>
    <w:rsid w:val="008857CD"/>
    <w:rsid w:val="00887373"/>
    <w:rsid w:val="00887C46"/>
    <w:rsid w:val="008901F6"/>
    <w:rsid w:val="00890DC1"/>
    <w:rsid w:val="00893A22"/>
    <w:rsid w:val="00895DEA"/>
    <w:rsid w:val="00896734"/>
    <w:rsid w:val="00896C03"/>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633"/>
    <w:rsid w:val="009843A1"/>
    <w:rsid w:val="00984D85"/>
    <w:rsid w:val="0098542A"/>
    <w:rsid w:val="00985B73"/>
    <w:rsid w:val="00985F57"/>
    <w:rsid w:val="009870A7"/>
    <w:rsid w:val="00992266"/>
    <w:rsid w:val="0099290E"/>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46F8"/>
    <w:rsid w:val="00C34BB0"/>
    <w:rsid w:val="00C358D8"/>
    <w:rsid w:val="00C373F9"/>
    <w:rsid w:val="00C3799C"/>
    <w:rsid w:val="00C40697"/>
    <w:rsid w:val="00C415B3"/>
    <w:rsid w:val="00C430C1"/>
    <w:rsid w:val="00C43510"/>
    <w:rsid w:val="00C43D1E"/>
    <w:rsid w:val="00C44336"/>
    <w:rsid w:val="00C444EA"/>
    <w:rsid w:val="00C46EE1"/>
    <w:rsid w:val="00C47B5B"/>
    <w:rsid w:val="00C50661"/>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3039"/>
    <w:rsid w:val="00EC4C8E"/>
    <w:rsid w:val="00EC7AFD"/>
    <w:rsid w:val="00ED01C5"/>
    <w:rsid w:val="00ED05ED"/>
    <w:rsid w:val="00ED1C21"/>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2688"/>
    <w:rsid w:val="00F634FF"/>
    <w:rsid w:val="00F664C6"/>
    <w:rsid w:val="00F6672F"/>
    <w:rsid w:val="00F66910"/>
    <w:rsid w:val="00F67092"/>
    <w:rsid w:val="00F72662"/>
    <w:rsid w:val="00F72E80"/>
    <w:rsid w:val="00F75D5C"/>
    <w:rsid w:val="00F760C5"/>
    <w:rsid w:val="00F77EF1"/>
    <w:rsid w:val="00F80C4A"/>
    <w:rsid w:val="00F81BA2"/>
    <w:rsid w:val="00F840EE"/>
    <w:rsid w:val="00F85787"/>
    <w:rsid w:val="00F875C2"/>
    <w:rsid w:val="00F90D86"/>
    <w:rsid w:val="00F911C1"/>
    <w:rsid w:val="00F921F1"/>
    <w:rsid w:val="00F929EE"/>
    <w:rsid w:val="00F92EEB"/>
    <w:rsid w:val="00F96887"/>
    <w:rsid w:val="00F977BB"/>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860046.ht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348301-2F50-4631-A91A-56973124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3147</Words>
  <Characters>17310</Characters>
  <Application>Microsoft Office Word</Application>
  <DocSecurity>0</DocSecurity>
  <Lines>144</Lines>
  <Paragraphs>40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20417</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RAN2#114-e outcomes</cp:lastModifiedBy>
  <cp:revision>7</cp:revision>
  <cp:lastPrinted>2000-02-29T10:31:00Z</cp:lastPrinted>
  <dcterms:created xsi:type="dcterms:W3CDTF">2021-03-26T13:34:00Z</dcterms:created>
  <dcterms:modified xsi:type="dcterms:W3CDTF">2021-06-07T17:50:00Z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